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BE3" w:rsidRPr="009E4876" w:rsidRDefault="00966BE3" w:rsidP="00966BE3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966BE3" w:rsidRPr="009E4876" w:rsidRDefault="00966BE3" w:rsidP="00966BE3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auto"/>
        </w:tblBorders>
        <w:tblLook w:val="01E0"/>
      </w:tblPr>
      <w:tblGrid>
        <w:gridCol w:w="10137"/>
      </w:tblGrid>
      <w:tr w:rsidR="00282F33" w:rsidRPr="003A35B1" w:rsidTr="003A35B1">
        <w:tc>
          <w:tcPr>
            <w:tcW w:w="10137" w:type="dxa"/>
          </w:tcPr>
          <w:p w:rsidR="00282F33" w:rsidRPr="008359D3" w:rsidRDefault="004012C4" w:rsidP="003A35B1">
            <w:pPr>
              <w:tabs>
                <w:tab w:val="left" w:pos="9496"/>
              </w:tabs>
              <w:jc w:val="center"/>
              <w:rPr>
                <w:b/>
                <w:sz w:val="26"/>
              </w:rPr>
            </w:pPr>
            <w:r w:rsidRPr="008359D3">
              <w:rPr>
                <w:b/>
                <w:sz w:val="26"/>
              </w:rPr>
              <w:t>Соголаев Александр Александрович</w:t>
            </w:r>
          </w:p>
        </w:tc>
      </w:tr>
    </w:tbl>
    <w:p w:rsidR="00966BE3" w:rsidRPr="003C77B5" w:rsidRDefault="00282F33" w:rsidP="00966BE3">
      <w:pPr>
        <w:tabs>
          <w:tab w:val="left" w:pos="9496"/>
        </w:tabs>
        <w:jc w:val="center"/>
        <w:rPr>
          <w:sz w:val="20"/>
        </w:rPr>
      </w:pPr>
      <w:r w:rsidRPr="003C77B5">
        <w:rPr>
          <w:sz w:val="20"/>
        </w:rPr>
        <w:t xml:space="preserve"> </w:t>
      </w:r>
      <w:r w:rsidR="00966BE3" w:rsidRPr="003C77B5">
        <w:rPr>
          <w:sz w:val="20"/>
        </w:rPr>
        <w:t>(фамилия, имя, отчество сотрудника уголовно-исполнительной системы (далее – сотрудник))</w:t>
      </w:r>
    </w:p>
    <w:tbl>
      <w:tblPr>
        <w:tblW w:w="0" w:type="auto"/>
        <w:tblBorders>
          <w:bottom w:val="single" w:sz="4" w:space="0" w:color="auto"/>
        </w:tblBorders>
        <w:tblLook w:val="01E0"/>
      </w:tblPr>
      <w:tblGrid>
        <w:gridCol w:w="10137"/>
      </w:tblGrid>
      <w:tr w:rsidR="00282F33" w:rsidRPr="003A35B1" w:rsidTr="003A35B1">
        <w:tc>
          <w:tcPr>
            <w:tcW w:w="10137" w:type="dxa"/>
          </w:tcPr>
          <w:p w:rsidR="00282F33" w:rsidRPr="003A35B1" w:rsidRDefault="004012C4" w:rsidP="003A35B1">
            <w:pPr>
              <w:tabs>
                <w:tab w:val="left" w:pos="9496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Начальник производственного отдела</w:t>
            </w:r>
          </w:p>
        </w:tc>
      </w:tr>
    </w:tbl>
    <w:p w:rsidR="00966BE3" w:rsidRPr="003C77B5" w:rsidRDefault="00966BE3" w:rsidP="00B74238">
      <w:pPr>
        <w:pStyle w:val="3"/>
        <w:jc w:val="center"/>
        <w:rPr>
          <w:sz w:val="20"/>
        </w:rPr>
      </w:pPr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подразделения учреждения или органа УИС))</w:t>
      </w:r>
    </w:p>
    <w:p w:rsidR="00966BE3" w:rsidRPr="009E4876" w:rsidRDefault="00966BE3" w:rsidP="00966BE3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966BE3" w:rsidRPr="009E4876" w:rsidRDefault="00966BE3" w:rsidP="00966BE3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966BE3" w:rsidRPr="003A35B1" w:rsidTr="003A35B1">
        <w:trPr>
          <w:trHeight w:val="318"/>
        </w:trPr>
        <w:tc>
          <w:tcPr>
            <w:tcW w:w="4503" w:type="dxa"/>
            <w:tcBorders>
              <w:bottom w:val="single" w:sz="4" w:space="0" w:color="auto"/>
            </w:tcBorders>
            <w:vAlign w:val="center"/>
          </w:tcPr>
          <w:p w:rsidR="00966BE3" w:rsidRPr="003A35B1" w:rsidRDefault="004012C4" w:rsidP="003A35B1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Жилой дом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966BE3" w:rsidRPr="003A35B1" w:rsidRDefault="004012C4" w:rsidP="003A35B1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56,4 кв.м.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966BE3" w:rsidRPr="003A35B1" w:rsidRDefault="004012C4" w:rsidP="003A35B1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</w:tr>
      <w:tr w:rsidR="00282F33" w:rsidRPr="003A35B1" w:rsidTr="003A35B1">
        <w:trPr>
          <w:trHeight w:val="452"/>
        </w:trPr>
        <w:tc>
          <w:tcPr>
            <w:tcW w:w="4503" w:type="dxa"/>
            <w:tcBorders>
              <w:top w:val="single" w:sz="4" w:space="0" w:color="auto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(страна расположения)</w:t>
            </w:r>
          </w:p>
        </w:tc>
      </w:tr>
      <w:tr w:rsidR="00966BE3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6BE3" w:rsidRPr="003A35B1" w:rsidRDefault="004012C4" w:rsidP="003A35B1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Гараж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6BE3" w:rsidRPr="003A35B1" w:rsidRDefault="004012C4" w:rsidP="003A35B1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 кв.м.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6BE3" w:rsidRPr="003A35B1" w:rsidRDefault="004012C4" w:rsidP="003A35B1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</w:tr>
      <w:tr w:rsidR="00282F33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(страна расположения)</w:t>
            </w:r>
          </w:p>
        </w:tc>
      </w:tr>
    </w:tbl>
    <w:p w:rsidR="00966BE3" w:rsidRDefault="00966BE3" w:rsidP="00966BE3">
      <w:pPr>
        <w:pStyle w:val="3"/>
        <w:rPr>
          <w:sz w:val="26"/>
          <w:szCs w:val="26"/>
        </w:rPr>
      </w:pPr>
    </w:p>
    <w:p w:rsidR="00966BE3" w:rsidRDefault="00966BE3" w:rsidP="009E4876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282F33" w:rsidRPr="003A35B1" w:rsidTr="003A35B1">
        <w:trPr>
          <w:trHeight w:val="318"/>
        </w:trPr>
        <w:tc>
          <w:tcPr>
            <w:tcW w:w="4503" w:type="dxa"/>
            <w:tcBorders>
              <w:bottom w:val="single" w:sz="4" w:space="0" w:color="auto"/>
            </w:tcBorders>
            <w:vAlign w:val="center"/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</w:tr>
      <w:tr w:rsidR="00282F33" w:rsidRPr="003A35B1" w:rsidTr="003A35B1">
        <w:trPr>
          <w:trHeight w:val="452"/>
        </w:trPr>
        <w:tc>
          <w:tcPr>
            <w:tcW w:w="4503" w:type="dxa"/>
            <w:tcBorders>
              <w:top w:val="single" w:sz="4" w:space="0" w:color="auto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(страна расположения)</w:t>
            </w:r>
          </w:p>
        </w:tc>
      </w:tr>
      <w:tr w:rsidR="00282F33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</w:tr>
      <w:tr w:rsidR="00282F33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(страна расположения)</w:t>
            </w:r>
          </w:p>
        </w:tc>
      </w:tr>
    </w:tbl>
    <w:p w:rsidR="00966BE3" w:rsidRDefault="00966BE3" w:rsidP="00966BE3">
      <w:pPr>
        <w:pStyle w:val="3"/>
        <w:rPr>
          <w:sz w:val="26"/>
          <w:szCs w:val="26"/>
        </w:rPr>
      </w:pPr>
    </w:p>
    <w:p w:rsidR="00966BE3" w:rsidRPr="009E4876" w:rsidRDefault="008359D3" w:rsidP="00966BE3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Его супруга </w:t>
      </w:r>
      <w:r w:rsidR="00966BE3" w:rsidRPr="009E4876">
        <w:rPr>
          <w:sz w:val="24"/>
          <w:szCs w:val="24"/>
        </w:rPr>
        <w:t>:</w:t>
      </w:r>
    </w:p>
    <w:p w:rsidR="00966BE3" w:rsidRPr="009E4876" w:rsidRDefault="00966BE3" w:rsidP="00966BE3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282F33" w:rsidRPr="003A35B1" w:rsidTr="003A35B1">
        <w:trPr>
          <w:trHeight w:val="318"/>
        </w:trPr>
        <w:tc>
          <w:tcPr>
            <w:tcW w:w="4503" w:type="dxa"/>
            <w:tcBorders>
              <w:bottom w:val="single" w:sz="4" w:space="0" w:color="auto"/>
            </w:tcBorders>
            <w:vAlign w:val="center"/>
          </w:tcPr>
          <w:p w:rsidR="00282F33" w:rsidRPr="003A35B1" w:rsidRDefault="004012C4" w:rsidP="00EB691B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Квартира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282F33" w:rsidRPr="003A35B1" w:rsidRDefault="004012C4" w:rsidP="003A35B1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 кв.м.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282F33" w:rsidRPr="003A35B1" w:rsidRDefault="004012C4" w:rsidP="003A35B1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</w:tr>
      <w:tr w:rsidR="00282F33" w:rsidRPr="003A35B1" w:rsidTr="003A35B1">
        <w:trPr>
          <w:trHeight w:val="452"/>
        </w:trPr>
        <w:tc>
          <w:tcPr>
            <w:tcW w:w="4503" w:type="dxa"/>
            <w:tcBorders>
              <w:top w:val="single" w:sz="4" w:space="0" w:color="auto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(страна расположения)</w:t>
            </w:r>
          </w:p>
        </w:tc>
      </w:tr>
      <w:tr w:rsidR="00282F33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2F33" w:rsidRPr="003A35B1" w:rsidRDefault="00282F33" w:rsidP="00EB691B">
            <w:pPr>
              <w:pStyle w:val="3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</w:tr>
      <w:tr w:rsidR="00282F33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(страна расположения)</w:t>
            </w:r>
          </w:p>
        </w:tc>
      </w:tr>
    </w:tbl>
    <w:p w:rsidR="00282F33" w:rsidRDefault="00282F33" w:rsidP="009E4876">
      <w:pPr>
        <w:pStyle w:val="3"/>
        <w:rPr>
          <w:sz w:val="24"/>
          <w:szCs w:val="24"/>
        </w:rPr>
      </w:pPr>
    </w:p>
    <w:p w:rsidR="00966BE3" w:rsidRPr="009E4876" w:rsidRDefault="009E4876" w:rsidP="009E4876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66BE3"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282F33" w:rsidRPr="003A35B1" w:rsidTr="003A35B1">
        <w:trPr>
          <w:trHeight w:val="318"/>
        </w:trPr>
        <w:tc>
          <w:tcPr>
            <w:tcW w:w="4503" w:type="dxa"/>
            <w:tcBorders>
              <w:bottom w:val="single" w:sz="4" w:space="0" w:color="auto"/>
            </w:tcBorders>
            <w:vAlign w:val="center"/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</w:tr>
      <w:tr w:rsidR="00282F33" w:rsidRPr="003A35B1" w:rsidTr="003A35B1">
        <w:trPr>
          <w:trHeight w:val="452"/>
        </w:trPr>
        <w:tc>
          <w:tcPr>
            <w:tcW w:w="4503" w:type="dxa"/>
            <w:tcBorders>
              <w:top w:val="single" w:sz="4" w:space="0" w:color="auto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(страна расположения)</w:t>
            </w:r>
          </w:p>
        </w:tc>
      </w:tr>
      <w:tr w:rsidR="00282F33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</w:tr>
      <w:tr w:rsidR="00282F33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(страна расположения)</w:t>
            </w:r>
          </w:p>
        </w:tc>
      </w:tr>
    </w:tbl>
    <w:p w:rsidR="00966BE3" w:rsidRDefault="00966BE3" w:rsidP="00966BE3">
      <w:pPr>
        <w:pStyle w:val="3"/>
        <w:rPr>
          <w:sz w:val="26"/>
          <w:szCs w:val="26"/>
        </w:rPr>
      </w:pPr>
    </w:p>
    <w:p w:rsidR="00BC74AF" w:rsidRDefault="00BC74AF" w:rsidP="00966BE3">
      <w:pPr>
        <w:pStyle w:val="3"/>
        <w:rPr>
          <w:sz w:val="26"/>
          <w:szCs w:val="26"/>
        </w:rPr>
      </w:pPr>
    </w:p>
    <w:p w:rsidR="00BC74AF" w:rsidRDefault="00BC74AF" w:rsidP="00966BE3">
      <w:pPr>
        <w:pStyle w:val="3"/>
        <w:rPr>
          <w:sz w:val="26"/>
          <w:szCs w:val="26"/>
        </w:rPr>
      </w:pPr>
    </w:p>
    <w:p w:rsidR="00BC74AF" w:rsidRDefault="00BC74AF" w:rsidP="00966BE3">
      <w:pPr>
        <w:pStyle w:val="3"/>
        <w:rPr>
          <w:sz w:val="26"/>
          <w:szCs w:val="26"/>
        </w:rPr>
      </w:pPr>
    </w:p>
    <w:p w:rsidR="00966BE3" w:rsidRPr="009E4876" w:rsidRDefault="00966BE3" w:rsidP="00966BE3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966BE3" w:rsidRPr="009963C1" w:rsidRDefault="00966BE3" w:rsidP="00966BE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BC74AF" w:rsidRPr="003A35B1" w:rsidTr="003A35B1">
        <w:trPr>
          <w:trHeight w:val="318"/>
        </w:trPr>
        <w:tc>
          <w:tcPr>
            <w:tcW w:w="4503" w:type="dxa"/>
            <w:tcBorders>
              <w:bottom w:val="single" w:sz="4" w:space="0" w:color="auto"/>
            </w:tcBorders>
            <w:vAlign w:val="center"/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</w:tr>
      <w:tr w:rsidR="00BC74AF" w:rsidRPr="003A35B1" w:rsidTr="003A35B1">
        <w:trPr>
          <w:trHeight w:val="452"/>
        </w:trPr>
        <w:tc>
          <w:tcPr>
            <w:tcW w:w="4503" w:type="dxa"/>
            <w:tcBorders>
              <w:top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(страна расположения)</w:t>
            </w:r>
          </w:p>
        </w:tc>
      </w:tr>
      <w:tr w:rsidR="00BC74AF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</w:tr>
      <w:tr w:rsidR="00BC74AF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(страна расположения)</w:t>
            </w:r>
          </w:p>
        </w:tc>
      </w:tr>
    </w:tbl>
    <w:p w:rsidR="00BC74AF" w:rsidRPr="00BC74AF" w:rsidRDefault="00BC74AF" w:rsidP="00966BE3">
      <w:pPr>
        <w:pStyle w:val="3"/>
        <w:ind w:firstLine="709"/>
        <w:rPr>
          <w:sz w:val="6"/>
        </w:rPr>
      </w:pPr>
    </w:p>
    <w:p w:rsidR="00966BE3" w:rsidRPr="009963C1" w:rsidRDefault="00966BE3" w:rsidP="00966BE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BC74AF" w:rsidRPr="003A35B1" w:rsidTr="003A35B1">
        <w:trPr>
          <w:trHeight w:val="318"/>
        </w:trPr>
        <w:tc>
          <w:tcPr>
            <w:tcW w:w="4503" w:type="dxa"/>
            <w:tcBorders>
              <w:bottom w:val="single" w:sz="4" w:space="0" w:color="auto"/>
            </w:tcBorders>
            <w:vAlign w:val="center"/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</w:tr>
      <w:tr w:rsidR="00BC74AF" w:rsidRPr="003A35B1" w:rsidTr="003A35B1">
        <w:trPr>
          <w:trHeight w:val="452"/>
        </w:trPr>
        <w:tc>
          <w:tcPr>
            <w:tcW w:w="4503" w:type="dxa"/>
            <w:tcBorders>
              <w:top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(страна расположения)</w:t>
            </w:r>
          </w:p>
        </w:tc>
      </w:tr>
      <w:tr w:rsidR="00BC74AF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</w:tr>
      <w:tr w:rsidR="00BC74AF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(страна расположения)</w:t>
            </w:r>
          </w:p>
        </w:tc>
      </w:tr>
    </w:tbl>
    <w:p w:rsidR="00966BE3" w:rsidRPr="00BC74AF" w:rsidRDefault="00966BE3" w:rsidP="00BC74AF">
      <w:pPr>
        <w:pStyle w:val="3"/>
        <w:spacing w:after="0"/>
        <w:rPr>
          <w:sz w:val="18"/>
          <w:szCs w:val="26"/>
        </w:rPr>
      </w:pPr>
    </w:p>
    <w:p w:rsidR="00966BE3" w:rsidRDefault="00966BE3" w:rsidP="00966BE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Сотрудник имеет на праве собственности следующие транспортные средства:</w:t>
      </w:r>
    </w:p>
    <w:tbl>
      <w:tblPr>
        <w:tblW w:w="8613" w:type="dxa"/>
        <w:tblLook w:val="01E0"/>
      </w:tblPr>
      <w:tblGrid>
        <w:gridCol w:w="4503"/>
        <w:gridCol w:w="4110"/>
      </w:tblGrid>
      <w:tr w:rsidR="00966BE3" w:rsidRPr="003A35B1" w:rsidTr="003A35B1">
        <w:trPr>
          <w:trHeight w:val="318"/>
        </w:trPr>
        <w:tc>
          <w:tcPr>
            <w:tcW w:w="4503" w:type="dxa"/>
            <w:tcBorders>
              <w:bottom w:val="single" w:sz="4" w:space="0" w:color="auto"/>
            </w:tcBorders>
          </w:tcPr>
          <w:p w:rsidR="00966BE3" w:rsidRPr="003A35B1" w:rsidRDefault="004012C4" w:rsidP="003A35B1">
            <w:pPr>
              <w:pStyle w:val="3"/>
              <w:jc w:val="center"/>
              <w:rPr>
                <w:sz w:val="26"/>
              </w:rPr>
            </w:pPr>
            <w:r>
              <w:rPr>
                <w:sz w:val="26"/>
              </w:rPr>
              <w:t>Автомобиль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966BE3" w:rsidRPr="004012C4" w:rsidRDefault="004012C4" w:rsidP="003A35B1">
            <w:pPr>
              <w:pStyle w:val="3"/>
              <w:jc w:val="center"/>
              <w:rPr>
                <w:sz w:val="26"/>
              </w:rPr>
            </w:pPr>
            <w:r>
              <w:rPr>
                <w:sz w:val="26"/>
              </w:rPr>
              <w:t>Форд «Фьюжн»</w:t>
            </w:r>
          </w:p>
        </w:tc>
      </w:tr>
      <w:tr w:rsidR="00BC74AF" w:rsidRPr="003A35B1" w:rsidTr="003A35B1">
        <w:trPr>
          <w:trHeight w:val="452"/>
        </w:trPr>
        <w:tc>
          <w:tcPr>
            <w:tcW w:w="4503" w:type="dxa"/>
            <w:tcBorders>
              <w:top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(марка транспортного средства)</w:t>
            </w:r>
          </w:p>
        </w:tc>
      </w:tr>
      <w:tr w:rsidR="00966BE3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8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6BE3" w:rsidRPr="003A35B1" w:rsidRDefault="004012C4" w:rsidP="003A35B1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Автоприцеп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6BE3" w:rsidRPr="003A35B1" w:rsidRDefault="00966BE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</w:tr>
      <w:tr w:rsidR="00BC74AF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2"/>
        </w:trPr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(марка транспортного средства)</w:t>
            </w:r>
          </w:p>
        </w:tc>
      </w:tr>
    </w:tbl>
    <w:p w:rsidR="00966BE3" w:rsidRPr="00BC74AF" w:rsidRDefault="00966BE3" w:rsidP="00BC74AF">
      <w:pPr>
        <w:pStyle w:val="3"/>
        <w:spacing w:after="0"/>
        <w:rPr>
          <w:sz w:val="10"/>
        </w:rPr>
      </w:pPr>
    </w:p>
    <w:p w:rsidR="00966BE3" w:rsidRDefault="00966BE3" w:rsidP="00966BE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Look w:val="01E0"/>
      </w:tblPr>
      <w:tblGrid>
        <w:gridCol w:w="4503"/>
        <w:gridCol w:w="4110"/>
      </w:tblGrid>
      <w:tr w:rsidR="00BC74AF" w:rsidRPr="003A35B1" w:rsidTr="003A35B1">
        <w:trPr>
          <w:trHeight w:val="318"/>
        </w:trPr>
        <w:tc>
          <w:tcPr>
            <w:tcW w:w="4503" w:type="dxa"/>
            <w:tcBorders>
              <w:bottom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</w:rPr>
            </w:pP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</w:rPr>
            </w:pPr>
          </w:p>
        </w:tc>
      </w:tr>
      <w:tr w:rsidR="00BC74AF" w:rsidRPr="003A35B1" w:rsidTr="003A35B1">
        <w:trPr>
          <w:trHeight w:val="452"/>
        </w:trPr>
        <w:tc>
          <w:tcPr>
            <w:tcW w:w="4503" w:type="dxa"/>
            <w:tcBorders>
              <w:top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(марка транспортного средства)</w:t>
            </w:r>
          </w:p>
        </w:tc>
      </w:tr>
      <w:tr w:rsidR="00BC74AF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8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</w:tr>
      <w:tr w:rsidR="00BC74AF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2"/>
        </w:trPr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(марка транспортного средства)</w:t>
            </w:r>
          </w:p>
        </w:tc>
      </w:tr>
    </w:tbl>
    <w:p w:rsidR="00BC74AF" w:rsidRPr="00BC74AF" w:rsidRDefault="00BC74AF" w:rsidP="00BC74AF">
      <w:pPr>
        <w:pStyle w:val="3"/>
        <w:spacing w:after="0"/>
        <w:rPr>
          <w:sz w:val="8"/>
          <w:szCs w:val="26"/>
        </w:rPr>
      </w:pPr>
    </w:p>
    <w:p w:rsidR="00966BE3" w:rsidRDefault="00966BE3" w:rsidP="00966BE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>и имеют на праве собственности следующие транспортные средства:</w:t>
      </w:r>
    </w:p>
    <w:tbl>
      <w:tblPr>
        <w:tblW w:w="8613" w:type="dxa"/>
        <w:tblLook w:val="01E0"/>
      </w:tblPr>
      <w:tblGrid>
        <w:gridCol w:w="4503"/>
        <w:gridCol w:w="4110"/>
      </w:tblGrid>
      <w:tr w:rsidR="00BC74AF" w:rsidRPr="003A35B1" w:rsidTr="003A35B1">
        <w:trPr>
          <w:trHeight w:val="318"/>
        </w:trPr>
        <w:tc>
          <w:tcPr>
            <w:tcW w:w="4503" w:type="dxa"/>
            <w:tcBorders>
              <w:bottom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</w:rPr>
            </w:pP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</w:rPr>
            </w:pPr>
          </w:p>
        </w:tc>
      </w:tr>
      <w:tr w:rsidR="00BC74AF" w:rsidRPr="003A35B1" w:rsidTr="003A35B1">
        <w:trPr>
          <w:trHeight w:val="452"/>
        </w:trPr>
        <w:tc>
          <w:tcPr>
            <w:tcW w:w="4503" w:type="dxa"/>
            <w:tcBorders>
              <w:top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(марка транспортного средства)</w:t>
            </w:r>
          </w:p>
        </w:tc>
      </w:tr>
      <w:tr w:rsidR="00BC74AF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8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</w:tr>
      <w:tr w:rsidR="00BC74AF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2"/>
        </w:trPr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(марка транспортного средства)</w:t>
            </w:r>
          </w:p>
        </w:tc>
      </w:tr>
    </w:tbl>
    <w:p w:rsidR="00BC74AF" w:rsidRDefault="00BC74AF" w:rsidP="00BC74AF">
      <w:pPr>
        <w:pStyle w:val="3"/>
        <w:spacing w:after="0"/>
        <w:ind w:firstLine="709"/>
        <w:rPr>
          <w:sz w:val="26"/>
          <w:szCs w:val="26"/>
        </w:rPr>
      </w:pPr>
    </w:p>
    <w:p w:rsidR="00966BE3" w:rsidRDefault="00966BE3" w:rsidP="00966BE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 w:rsidR="00DC1437" w:rsidRPr="008359D3">
        <w:rPr>
          <w:b/>
          <w:sz w:val="26"/>
          <w:szCs w:val="26"/>
        </w:rPr>
        <w:t xml:space="preserve"> </w:t>
      </w:r>
      <w:r w:rsidR="004012C4" w:rsidRPr="008359D3">
        <w:rPr>
          <w:b/>
          <w:sz w:val="26"/>
          <w:szCs w:val="26"/>
        </w:rPr>
        <w:t>562110</w:t>
      </w:r>
      <w:r w:rsidR="00F20E15">
        <w:rPr>
          <w:sz w:val="26"/>
          <w:szCs w:val="26"/>
        </w:rPr>
        <w:t xml:space="preserve">     </w:t>
      </w:r>
      <w:r w:rsidR="00DC1437">
        <w:rPr>
          <w:sz w:val="26"/>
          <w:szCs w:val="26"/>
        </w:rPr>
        <w:t xml:space="preserve"> </w:t>
      </w:r>
      <w:r w:rsidR="00F20E15">
        <w:rPr>
          <w:sz w:val="26"/>
          <w:szCs w:val="26"/>
        </w:rPr>
        <w:t xml:space="preserve">    </w:t>
      </w:r>
      <w:r w:rsidR="00DC1437">
        <w:rPr>
          <w:sz w:val="26"/>
          <w:szCs w:val="26"/>
        </w:rPr>
        <w:t>рублей</w:t>
      </w:r>
      <w:r w:rsidR="00F20E15">
        <w:rPr>
          <w:sz w:val="26"/>
          <w:szCs w:val="26"/>
        </w:rPr>
        <w:t xml:space="preserve">          </w:t>
      </w:r>
      <w:r w:rsidR="004012C4">
        <w:rPr>
          <w:sz w:val="26"/>
          <w:szCs w:val="26"/>
        </w:rPr>
        <w:t xml:space="preserve"> 50 </w:t>
      </w:r>
      <w:r w:rsidR="008F3A54">
        <w:rPr>
          <w:sz w:val="26"/>
          <w:szCs w:val="26"/>
        </w:rPr>
        <w:t>коп.</w:t>
      </w:r>
    </w:p>
    <w:p w:rsidR="006E4B2E" w:rsidRDefault="00966BE3" w:rsidP="00966BE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 w:rsidR="008359D3">
        <w:rPr>
          <w:sz w:val="26"/>
          <w:szCs w:val="26"/>
        </w:rPr>
        <w:t xml:space="preserve">его супруги </w:t>
      </w:r>
    </w:p>
    <w:p w:rsidR="00966BE3" w:rsidRDefault="00966BE3" w:rsidP="006E4B2E">
      <w:pPr>
        <w:pStyle w:val="3"/>
        <w:rPr>
          <w:sz w:val="26"/>
          <w:szCs w:val="26"/>
        </w:rPr>
      </w:pPr>
      <w:r>
        <w:rPr>
          <w:sz w:val="26"/>
          <w:szCs w:val="26"/>
        </w:rPr>
        <w:t>составляет</w:t>
      </w:r>
      <w:r w:rsidR="00BC74AF">
        <w:rPr>
          <w:sz w:val="26"/>
          <w:szCs w:val="26"/>
        </w:rPr>
        <w:t xml:space="preserve"> </w:t>
      </w:r>
      <w:r w:rsidR="004012C4">
        <w:rPr>
          <w:sz w:val="26"/>
          <w:szCs w:val="26"/>
        </w:rPr>
        <w:t xml:space="preserve">   </w:t>
      </w:r>
      <w:r w:rsidR="004012C4" w:rsidRPr="008359D3">
        <w:rPr>
          <w:b/>
          <w:sz w:val="26"/>
          <w:szCs w:val="26"/>
        </w:rPr>
        <w:t>284791</w:t>
      </w:r>
      <w:r w:rsidR="004012C4">
        <w:rPr>
          <w:sz w:val="26"/>
          <w:szCs w:val="26"/>
        </w:rPr>
        <w:t xml:space="preserve"> </w:t>
      </w:r>
      <w:r w:rsidR="00DC1437">
        <w:rPr>
          <w:sz w:val="26"/>
          <w:szCs w:val="26"/>
        </w:rPr>
        <w:t>рублей</w:t>
      </w:r>
      <w:r w:rsidR="004012C4">
        <w:rPr>
          <w:sz w:val="26"/>
          <w:szCs w:val="26"/>
        </w:rPr>
        <w:t xml:space="preserve"> 18 коп.</w:t>
      </w:r>
    </w:p>
    <w:p w:rsidR="001E046A" w:rsidRPr="00966BE3" w:rsidRDefault="00966BE3" w:rsidP="00966BE3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  <w:t>составляет ______ рублей.</w:t>
      </w:r>
      <w:r w:rsidR="00B3050A"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-70.9pt;margin-top:-757.25pt;width:1in;height:1in;z-index:251657728;mso-position-horizontal-relative:text;mso-position-vertical-relative:text">
            <v:textbox>
              <w:txbxContent>
                <w:p w:rsidR="00BC74AF" w:rsidRDefault="00BC74AF"/>
              </w:txbxContent>
            </v:textbox>
          </v:shape>
        </w:pict>
      </w:r>
    </w:p>
    <w:sectPr w:rsidR="001E046A" w:rsidRPr="00966BE3" w:rsidSect="008F3A54">
      <w:headerReference w:type="even" r:id="rId6"/>
      <w:headerReference w:type="default" r:id="rId7"/>
      <w:pgSz w:w="11906" w:h="16838"/>
      <w:pgMar w:top="851" w:right="567" w:bottom="426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512E" w:rsidRDefault="00ED512E">
      <w:r>
        <w:separator/>
      </w:r>
    </w:p>
  </w:endnote>
  <w:endnote w:type="continuationSeparator" w:id="1">
    <w:p w:rsidR="00ED512E" w:rsidRDefault="00ED5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512E" w:rsidRDefault="00ED512E">
      <w:r>
        <w:separator/>
      </w:r>
    </w:p>
  </w:footnote>
  <w:footnote w:type="continuationSeparator" w:id="1">
    <w:p w:rsidR="00ED512E" w:rsidRDefault="00ED51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4AF" w:rsidRDefault="00B3050A" w:rsidP="00966BE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C74A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C74AF" w:rsidRDefault="00BC74A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4AF" w:rsidRDefault="00B3050A" w:rsidP="00966BE3">
    <w:pPr>
      <w:pStyle w:val="a6"/>
      <w:framePr w:wrap="around" w:vAnchor="text" w:hAnchor="margin" w:xAlign="center" w:y="1"/>
      <w:rPr>
        <w:rStyle w:val="a8"/>
        <w:sz w:val="24"/>
      </w:rPr>
    </w:pPr>
    <w:r>
      <w:rPr>
        <w:rStyle w:val="a8"/>
        <w:sz w:val="24"/>
      </w:rPr>
      <w:fldChar w:fldCharType="begin"/>
    </w:r>
    <w:r w:rsidR="00BC74AF">
      <w:rPr>
        <w:rStyle w:val="a8"/>
        <w:sz w:val="24"/>
      </w:rPr>
      <w:instrText xml:space="preserve">PAGE  </w:instrText>
    </w:r>
    <w:r>
      <w:rPr>
        <w:rStyle w:val="a8"/>
        <w:sz w:val="24"/>
      </w:rPr>
      <w:fldChar w:fldCharType="separate"/>
    </w:r>
    <w:r w:rsidR="008359D3">
      <w:rPr>
        <w:rStyle w:val="a8"/>
        <w:noProof/>
        <w:sz w:val="24"/>
      </w:rPr>
      <w:t>2</w:t>
    </w:r>
    <w:r>
      <w:rPr>
        <w:rStyle w:val="a8"/>
        <w:sz w:val="24"/>
      </w:rPr>
      <w:fldChar w:fldCharType="end"/>
    </w:r>
  </w:p>
  <w:p w:rsidR="00BC74AF" w:rsidRDefault="00BC74AF">
    <w:pPr>
      <w:pStyle w:val="a6"/>
      <w:rPr>
        <w:sz w:val="24"/>
      </w:rPr>
    </w:pPr>
  </w:p>
  <w:p w:rsidR="00BC74AF" w:rsidRDefault="00BC74AF">
    <w:pPr>
      <w:pStyle w:val="a6"/>
      <w:rPr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430A"/>
    <w:rsid w:val="00026F80"/>
    <w:rsid w:val="000D577A"/>
    <w:rsid w:val="000D61B0"/>
    <w:rsid w:val="001460D6"/>
    <w:rsid w:val="0016660C"/>
    <w:rsid w:val="001B3BCF"/>
    <w:rsid w:val="001E046A"/>
    <w:rsid w:val="00282F33"/>
    <w:rsid w:val="0029783A"/>
    <w:rsid w:val="002B2075"/>
    <w:rsid w:val="002F32D4"/>
    <w:rsid w:val="00323CB9"/>
    <w:rsid w:val="00333294"/>
    <w:rsid w:val="003A35B1"/>
    <w:rsid w:val="004012C4"/>
    <w:rsid w:val="00407292"/>
    <w:rsid w:val="00432B60"/>
    <w:rsid w:val="00454242"/>
    <w:rsid w:val="00494A93"/>
    <w:rsid w:val="004E4137"/>
    <w:rsid w:val="0053275C"/>
    <w:rsid w:val="00550EFA"/>
    <w:rsid w:val="005C6A08"/>
    <w:rsid w:val="00623A38"/>
    <w:rsid w:val="0063384C"/>
    <w:rsid w:val="006E4B2E"/>
    <w:rsid w:val="006F430A"/>
    <w:rsid w:val="007079AD"/>
    <w:rsid w:val="0075047F"/>
    <w:rsid w:val="00765736"/>
    <w:rsid w:val="007913B1"/>
    <w:rsid w:val="008359D3"/>
    <w:rsid w:val="00856B11"/>
    <w:rsid w:val="008A4AB5"/>
    <w:rsid w:val="008F3A54"/>
    <w:rsid w:val="00966BE3"/>
    <w:rsid w:val="009E4876"/>
    <w:rsid w:val="00A104A2"/>
    <w:rsid w:val="00A94D99"/>
    <w:rsid w:val="00B061D6"/>
    <w:rsid w:val="00B3050A"/>
    <w:rsid w:val="00B55F1C"/>
    <w:rsid w:val="00B74238"/>
    <w:rsid w:val="00BC74AF"/>
    <w:rsid w:val="00CD3ACB"/>
    <w:rsid w:val="00D0263D"/>
    <w:rsid w:val="00D452A8"/>
    <w:rsid w:val="00D525F2"/>
    <w:rsid w:val="00D611CE"/>
    <w:rsid w:val="00D831BB"/>
    <w:rsid w:val="00DC1437"/>
    <w:rsid w:val="00E21FDB"/>
    <w:rsid w:val="00EA0E1A"/>
    <w:rsid w:val="00EB691B"/>
    <w:rsid w:val="00EB7A80"/>
    <w:rsid w:val="00ED512E"/>
    <w:rsid w:val="00ED5C2C"/>
    <w:rsid w:val="00F056E3"/>
    <w:rsid w:val="00F20E15"/>
    <w:rsid w:val="00F701FD"/>
    <w:rsid w:val="00FC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3CB9"/>
    <w:rPr>
      <w:sz w:val="28"/>
    </w:rPr>
  </w:style>
  <w:style w:type="paragraph" w:styleId="1">
    <w:name w:val="heading 1"/>
    <w:basedOn w:val="a"/>
    <w:next w:val="a"/>
    <w:qFormat/>
    <w:rsid w:val="00323CB9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çàãîëîâîê 2"/>
    <w:basedOn w:val="a"/>
    <w:next w:val="a"/>
    <w:rsid w:val="00323CB9"/>
    <w:pPr>
      <w:keepNext/>
    </w:pPr>
    <w:rPr>
      <w:rFonts w:ascii="CG Times (W1)" w:hAnsi="CG Times (W1)"/>
    </w:rPr>
  </w:style>
  <w:style w:type="paragraph" w:styleId="a3">
    <w:name w:val="Body Text"/>
    <w:basedOn w:val="a"/>
    <w:rsid w:val="00323CB9"/>
    <w:pPr>
      <w:tabs>
        <w:tab w:val="left" w:pos="4395"/>
      </w:tabs>
      <w:ind w:right="5952"/>
      <w:jc w:val="center"/>
    </w:pPr>
    <w:rPr>
      <w:b/>
      <w:sz w:val="20"/>
    </w:rPr>
  </w:style>
  <w:style w:type="paragraph" w:styleId="a4">
    <w:name w:val="Body Text Indent"/>
    <w:basedOn w:val="a"/>
    <w:rsid w:val="00323CB9"/>
    <w:pPr>
      <w:ind w:right="-2" w:firstLine="709"/>
      <w:jc w:val="both"/>
    </w:pPr>
  </w:style>
  <w:style w:type="paragraph" w:styleId="a5">
    <w:name w:val="Balloon Text"/>
    <w:basedOn w:val="a"/>
    <w:semiHidden/>
    <w:rsid w:val="00EB7A80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1E046A"/>
    <w:pPr>
      <w:spacing w:after="120"/>
    </w:pPr>
    <w:rPr>
      <w:sz w:val="16"/>
      <w:szCs w:val="16"/>
    </w:rPr>
  </w:style>
  <w:style w:type="paragraph" w:styleId="a6">
    <w:name w:val="header"/>
    <w:basedOn w:val="a"/>
    <w:link w:val="a7"/>
    <w:rsid w:val="00966BE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966BE3"/>
  </w:style>
  <w:style w:type="paragraph" w:styleId="a9">
    <w:name w:val="footer"/>
    <w:basedOn w:val="a"/>
    <w:rsid w:val="00966BE3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966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Верхний колонтитул Знак"/>
    <w:basedOn w:val="a0"/>
    <w:link w:val="a6"/>
    <w:rsid w:val="00966BE3"/>
    <w:rPr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&#1052;&#1086;&#1080;%20&#1076;&#1086;&#1082;&#1091;&#1084;&#1077;&#1085;&#1090;&#1099;\&#1057;&#1074;&#1077;&#1076;&#1077;&#1085;&#1080;&#1103;%20&#1086;%20&#1076;&#1086;&#1093;&#1086;&#1076;&#1072;&#1093;\&#1057;&#1074;&#1077;&#1076;&#1077;&#1085;&#1080;&#1103;%20&#1086;%20&#1076;&#1086;&#1093;&#1086;&#1076;&#1072;&#109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Сведения о доходах.dotx</Template>
  <TotalTime>4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cp:lastModifiedBy>Admin</cp:lastModifiedBy>
  <cp:revision>2</cp:revision>
  <cp:lastPrinted>2006-08-25T12:50:00Z</cp:lastPrinted>
  <dcterms:created xsi:type="dcterms:W3CDTF">2010-03-18T10:11:00Z</dcterms:created>
  <dcterms:modified xsi:type="dcterms:W3CDTF">2010-03-18T11:51:00Z</dcterms:modified>
</cp:coreProperties>
</file>